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133" w:rsidRPr="00C301D1" w:rsidRDefault="00DA3133" w:rsidP="00D55C99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362</w:t>
      </w:r>
    </w:p>
    <w:p w:rsidR="00DA3133" w:rsidRDefault="00DA3133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DA3133" w:rsidRDefault="00DA3133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A3133" w:rsidRDefault="00DA3133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DA3133" w:rsidRDefault="00DA3133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DA3133" w:rsidRDefault="00DA3133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DA3133" w:rsidRDefault="00DA3133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A3133" w:rsidRDefault="00DA3133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A3133" w:rsidRDefault="00DA3133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A3133" w:rsidRPr="00292291" w:rsidRDefault="00DA3133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DA3133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DA3133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DA3133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DA3133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DA3133" w:rsidRPr="00292291" w:rsidRDefault="00DA3133" w:rsidP="00D55C99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230/400Vac / 32A</w:t>
      </w: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DA3133" w:rsidRPr="00292291" w:rsidRDefault="00DA3133" w:rsidP="003D2C1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DA3133" w:rsidRPr="00292291" w:rsidRDefault="00DA3133" w:rsidP="003D2C1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12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A3133" w:rsidRPr="00292291" w:rsidRDefault="00DA3133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DA3133" w:rsidRPr="00292291" w:rsidRDefault="00DA3133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DA3133" w:rsidRPr="006F32EF" w:rsidRDefault="00DA313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A3133" w:rsidRPr="006F32EF" w:rsidRDefault="00DA313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DA3133" w:rsidRDefault="00DA313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3133" w:rsidRPr="006F32EF" w:rsidRDefault="00DA313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DA3133" w:rsidRDefault="00DA3133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DA3133" w:rsidRPr="00292291" w:rsidRDefault="00DA3133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DA3133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DA3133" w:rsidRDefault="00DA3133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DA3133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A3133" w:rsidRPr="00292291" w:rsidRDefault="00DA313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DA3133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51E22"/>
    <w:rsid w:val="00256170"/>
    <w:rsid w:val="00273604"/>
    <w:rsid w:val="002812AC"/>
    <w:rsid w:val="00292291"/>
    <w:rsid w:val="003915FC"/>
    <w:rsid w:val="003C4B0F"/>
    <w:rsid w:val="003D2C13"/>
    <w:rsid w:val="003E728E"/>
    <w:rsid w:val="004D1249"/>
    <w:rsid w:val="00523BE8"/>
    <w:rsid w:val="006F32EF"/>
    <w:rsid w:val="00734290"/>
    <w:rsid w:val="00783FD9"/>
    <w:rsid w:val="007A66AE"/>
    <w:rsid w:val="00930195"/>
    <w:rsid w:val="00A77376"/>
    <w:rsid w:val="00A97279"/>
    <w:rsid w:val="00AC593B"/>
    <w:rsid w:val="00B10C23"/>
    <w:rsid w:val="00C301D1"/>
    <w:rsid w:val="00C718C0"/>
    <w:rsid w:val="00CF07EB"/>
    <w:rsid w:val="00D55C99"/>
    <w:rsid w:val="00D86E31"/>
    <w:rsid w:val="00DA3133"/>
    <w:rsid w:val="00DB3B21"/>
    <w:rsid w:val="00EB6089"/>
    <w:rsid w:val="00EF299D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86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325</Words>
  <Characters>1919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MPHC1345</dc:title>
  <dc:subject/>
  <dc:creator>Hofbauer, Thomas [NETPWR/KNURR/DE]</dc:creator>
  <cp:keywords/>
  <dc:description/>
  <cp:lastModifiedBy>takacr</cp:lastModifiedBy>
  <cp:revision>3</cp:revision>
  <dcterms:created xsi:type="dcterms:W3CDTF">2013-11-25T14:06:00Z</dcterms:created>
  <dcterms:modified xsi:type="dcterms:W3CDTF">2013-11-26T12:42:00Z</dcterms:modified>
</cp:coreProperties>
</file>